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505F" w14:textId="4AA4223B" w:rsidR="00AB3052" w:rsidRDefault="00967357" w:rsidP="00AB3052">
      <w:pPr>
        <w:tabs>
          <w:tab w:val="left" w:pos="2010"/>
          <w:tab w:val="center" w:pos="4536"/>
        </w:tabs>
        <w:jc w:val="center"/>
        <w:rPr>
          <w:rFonts w:asciiTheme="majorHAnsi" w:hAnsiTheme="majorHAnsi" w:cstheme="majorHAnsi"/>
          <w:color w:val="2F5496" w:themeColor="accent1" w:themeShade="BF"/>
          <w:sz w:val="52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rFonts w:asciiTheme="majorHAnsi" w:hAnsiTheme="majorHAnsi" w:cstheme="majorHAnsi"/>
            <w:color w:val="2F5496" w:themeColor="accent1" w:themeShade="BF"/>
            <w:sz w:val="52"/>
            <w:szCs w:val="5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alias w:val="Title"/>
          <w:tag w:val=""/>
          <w:id w:val="286867404"/>
          <w:placeholder>
            <w:docPart w:val="C674EF3046919A41A687B6AD7090EBE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rFonts w:asciiTheme="majorHAnsi" w:hAnsiTheme="majorHAnsi" w:cstheme="majorHAnsi"/>
              <w:color w:val="2F5496" w:themeColor="accent1" w:themeShade="BF"/>
              <w:sz w:val="52"/>
              <w:szCs w:val="5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Vervanging xcomp bestanden</w:t>
          </w:r>
        </w:sdtContent>
      </w:sdt>
    </w:p>
    <w:p w14:paraId="2C6CEE0F" w14:textId="3A5AB977" w:rsidR="00337C4C" w:rsidRDefault="00337C4C" w:rsidP="00AB3052">
      <w:pPr>
        <w:tabs>
          <w:tab w:val="left" w:pos="2010"/>
          <w:tab w:val="center" w:pos="4536"/>
        </w:tabs>
        <w:jc w:val="center"/>
        <w:rPr>
          <w:rFonts w:asciiTheme="majorHAnsi" w:hAnsiTheme="majorHAnsi" w:cstheme="majorHAnsi"/>
          <w:color w:val="2F5496" w:themeColor="accent1" w:themeShade="BF"/>
          <w:sz w:val="40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36BA5">
        <w:rPr>
          <w:rFonts w:asciiTheme="majorHAnsi" w:hAnsiTheme="majorHAnsi" w:cstheme="majorHAnsi"/>
          <w:color w:val="2F5496" w:themeColor="accent1" w:themeShade="BF"/>
          <w:sz w:val="40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PDF Print Issue Omnis 10.2 en Windows 11</w:t>
      </w:r>
    </w:p>
    <w:p w14:paraId="313302F6" w14:textId="77777777" w:rsidR="00B36BA5" w:rsidRDefault="00B36BA5" w:rsidP="00B36BA5">
      <w:pPr>
        <w:tabs>
          <w:tab w:val="left" w:pos="2010"/>
          <w:tab w:val="center" w:pos="4536"/>
        </w:tabs>
        <w:rPr>
          <w:rFonts w:asciiTheme="majorHAnsi" w:hAnsiTheme="majorHAnsi" w:cstheme="majorHAnsi"/>
          <w:color w:val="2F5496" w:themeColor="accent1" w:themeShade="BF"/>
          <w:sz w:val="40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E2FE5B0" w14:textId="5B15F9C4" w:rsidR="00B36BA5" w:rsidRDefault="00B36BA5" w:rsidP="003964E3">
      <w:pPr>
        <w:pStyle w:val="Subtitle"/>
      </w:pPr>
      <w:r>
        <w:t>Beschrijving Issue</w:t>
      </w:r>
    </w:p>
    <w:p w14:paraId="426F27FA" w14:textId="31302B66" w:rsidR="00B36BA5" w:rsidRDefault="00B36BA5" w:rsidP="00B36BA5">
      <w:r>
        <w:t>Bij het</w:t>
      </w:r>
      <w:r w:rsidR="00F156E8">
        <w:t xml:space="preserve"> rechtstreeks </w:t>
      </w:r>
      <w:r>
        <w:t>printen</w:t>
      </w:r>
      <w:r w:rsidR="000C31EB">
        <w:t xml:space="preserve"> naar PDF</w:t>
      </w:r>
      <w:r>
        <w:t xml:space="preserve"> </w:t>
      </w:r>
      <w:r w:rsidR="000C31EB">
        <w:t>van een rapport in Dave komt bij het openen van de aangemaakte PDF een foutmelding in verband met het SegoeUI Font.</w:t>
      </w:r>
    </w:p>
    <w:p w14:paraId="757C9F1A" w14:textId="77777777" w:rsidR="003964E3" w:rsidRDefault="003964E3" w:rsidP="00B36BA5"/>
    <w:p w14:paraId="52B6A328" w14:textId="4DAB5669" w:rsidR="003964E3" w:rsidRDefault="003964E3" w:rsidP="003964E3">
      <w:pPr>
        <w:pStyle w:val="Subtitle"/>
      </w:pPr>
      <w:r>
        <w:t>Oplossing</w:t>
      </w:r>
    </w:p>
    <w:p w14:paraId="5901A1D6" w14:textId="59025455" w:rsidR="003964E3" w:rsidRDefault="003964E3" w:rsidP="003964E3">
      <w:r>
        <w:t>Vervang xcomps in Omnis 10.2 RT door de nieuwere versie</w:t>
      </w:r>
      <w:r w:rsidR="00CB553A">
        <w:t xml:space="preserve"> ervan.</w:t>
      </w:r>
    </w:p>
    <w:p w14:paraId="076D2C90" w14:textId="47241E8C" w:rsidR="00CB553A" w:rsidRPr="006C17A1" w:rsidRDefault="005178D2" w:rsidP="003964E3">
      <w:r w:rsidRPr="006C17A1">
        <w:t xml:space="preserve">De bestanden vind je terug </w:t>
      </w:r>
      <w:r w:rsidR="00897578" w:rsidRPr="006C17A1">
        <w:t xml:space="preserve">Teams: </w:t>
      </w:r>
      <w:r w:rsidR="00897578" w:rsidRPr="006C17A1">
        <w:t>Dave - General/Masters/Dave Masters/Windows/XCOMP2023</w:t>
      </w:r>
    </w:p>
    <w:p w14:paraId="05227FFA" w14:textId="77777777" w:rsidR="005B59A5" w:rsidRDefault="005B59A5" w:rsidP="003964E3"/>
    <w:p w14:paraId="307741FF" w14:textId="7B9A526B" w:rsidR="005B59A5" w:rsidRDefault="005B59A5" w:rsidP="005B59A5">
      <w:pPr>
        <w:pStyle w:val="Subtitle"/>
      </w:pPr>
      <w:r>
        <w:t>Fix uitvoeren</w:t>
      </w:r>
    </w:p>
    <w:p w14:paraId="49A9A2FC" w14:textId="0A6229CB" w:rsidR="00CD0528" w:rsidRDefault="00CD0528" w:rsidP="003964E3">
      <w:r>
        <w:t>Zorg dat Dave en Omnis gesloten zijn!</w:t>
      </w:r>
    </w:p>
    <w:p w14:paraId="58881DCE" w14:textId="12470579" w:rsidR="005B59A5" w:rsidRDefault="006C17A1" w:rsidP="003964E3">
      <w:r>
        <w:t xml:space="preserve">Voor de makkelijke fix bij klanten </w:t>
      </w:r>
      <w:r w:rsidR="005B59A5">
        <w:t>is er een zip file die alle bestanden bevat</w:t>
      </w:r>
      <w:r w:rsidR="00E2671E">
        <w:t>.</w:t>
      </w:r>
    </w:p>
    <w:p w14:paraId="1B5E12FD" w14:textId="5EC865E4" w:rsidR="005B59A5" w:rsidRDefault="005B59A5" w:rsidP="003964E3">
      <w:r>
        <w:t>Kopieer deze naar de pc met het probleem, en unzip het bestand naar C:\</w:t>
      </w:r>
    </w:p>
    <w:p w14:paraId="6C88A66D" w14:textId="2BB1B029" w:rsidR="00AF179B" w:rsidRDefault="00AF179B" w:rsidP="003964E3">
      <w:r w:rsidRPr="00AF179B">
        <w:drawing>
          <wp:inline distT="0" distB="0" distL="0" distR="0" wp14:anchorId="5ABFE54B" wp14:editId="264F3E59">
            <wp:extent cx="2961250" cy="1692143"/>
            <wp:effectExtent l="0" t="0" r="0" b="0"/>
            <wp:docPr id="4523894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38949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0770" cy="170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63C8E" w14:textId="59BB1890" w:rsidR="00270836" w:rsidRDefault="00270836" w:rsidP="003964E3">
      <w:r>
        <w:t>Nadien vind je een folder XCOMP2023 terug op de root van de C:\ drive.</w:t>
      </w:r>
      <w:r w:rsidR="009407FD">
        <w:t xml:space="preserve"> (</w:t>
      </w:r>
      <w:r w:rsidR="009407FD" w:rsidRPr="009407FD">
        <w:t>C:\XCOMP2023</w:t>
      </w:r>
      <w:r w:rsidR="009407FD">
        <w:t>)</w:t>
      </w:r>
    </w:p>
    <w:p w14:paraId="46C09570" w14:textId="44B9CA21" w:rsidR="006C17A1" w:rsidRDefault="009407FD" w:rsidP="003964E3">
      <w:r>
        <w:t xml:space="preserve">In deze folder bevindt zich </w:t>
      </w:r>
      <w:r w:rsidR="005B59A5">
        <w:t>een batch file.</w:t>
      </w:r>
      <w:r>
        <w:t xml:space="preserve">  Voer deze uit als administrator</w:t>
      </w:r>
      <w:r w:rsidR="00CE044E">
        <w:t>:</w:t>
      </w:r>
    </w:p>
    <w:p w14:paraId="6A42B5A2" w14:textId="2CE40C00" w:rsidR="00CE044E" w:rsidRDefault="00CE044E" w:rsidP="003964E3">
      <w:r w:rsidRPr="00CE044E">
        <w:drawing>
          <wp:inline distT="0" distB="0" distL="0" distR="0" wp14:anchorId="43AD2116" wp14:editId="3F0CAEBA">
            <wp:extent cx="2307102" cy="1205441"/>
            <wp:effectExtent l="0" t="0" r="4445" b="1270"/>
            <wp:docPr id="2695515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51577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9351" cy="121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2A0BC" w14:textId="77777777" w:rsidR="00C75CDA" w:rsidRDefault="00C75CDA" w:rsidP="003964E3"/>
    <w:p w14:paraId="60FD513A" w14:textId="33E00A29" w:rsidR="00426331" w:rsidRDefault="00426331" w:rsidP="003964E3">
      <w:r>
        <w:t>Druk Ja/Yes om te bevestigen</w:t>
      </w:r>
      <w:r w:rsidR="00E97064">
        <w:t>.</w:t>
      </w:r>
    </w:p>
    <w:p w14:paraId="5F20280C" w14:textId="77777777" w:rsidR="00CE1D31" w:rsidRDefault="00CE1D31" w:rsidP="003964E3"/>
    <w:p w14:paraId="63FA135E" w14:textId="77777777" w:rsidR="00CE1D31" w:rsidRDefault="00CE1D31">
      <w:pPr>
        <w:spacing w:after="160" w:line="259" w:lineRule="auto"/>
      </w:pPr>
      <w:r>
        <w:br w:type="page"/>
      </w:r>
    </w:p>
    <w:p w14:paraId="7AF3C030" w14:textId="6CBAC6E8" w:rsidR="00E97064" w:rsidRDefault="00C75CDA" w:rsidP="003964E3">
      <w:r>
        <w:lastRenderedPageBreak/>
        <w:t>Nadien verschijnt dit scherm</w:t>
      </w:r>
      <w:r w:rsidR="00CE1D31">
        <w:t xml:space="preserve"> waarin je kan controleren of de files wel degelijk gekopieerd zijn</w:t>
      </w:r>
      <w:r>
        <w:t>:</w:t>
      </w:r>
    </w:p>
    <w:p w14:paraId="19E1568E" w14:textId="61F7D040" w:rsidR="00C75CDA" w:rsidRDefault="00C75CDA" w:rsidP="003964E3">
      <w:r w:rsidRPr="00C75CDA">
        <w:drawing>
          <wp:inline distT="0" distB="0" distL="0" distR="0" wp14:anchorId="7AFD0FD9" wp14:editId="7697AD4B">
            <wp:extent cx="4649373" cy="1748127"/>
            <wp:effectExtent l="0" t="0" r="0" b="5080"/>
            <wp:docPr id="482432208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432208" name="Picture 1" descr="A screen 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6233" cy="1754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EBFDF" w14:textId="543238D0" w:rsidR="00CE1D31" w:rsidRDefault="00CE1D31" w:rsidP="003964E3">
      <w:r>
        <w:t>Sluit dit scherm door op een toets te drukken</w:t>
      </w:r>
      <w:r w:rsidR="00B20EAB">
        <w:t>.</w:t>
      </w:r>
    </w:p>
    <w:p w14:paraId="79A98992" w14:textId="7AABF938" w:rsidR="00B20EAB" w:rsidRDefault="00B20EAB" w:rsidP="003964E3">
      <w:r>
        <w:t>De fix is nu geinstalleerd.</w:t>
      </w:r>
    </w:p>
    <w:p w14:paraId="2C2AB229" w14:textId="6EC66ED4" w:rsidR="00B20EAB" w:rsidRDefault="00B20EAB" w:rsidP="003964E3"/>
    <w:p w14:paraId="2682D42B" w14:textId="699C6D8B" w:rsidR="00B20EAB" w:rsidRPr="006C17A1" w:rsidRDefault="00B20EAB" w:rsidP="003964E3">
      <w:r>
        <w:t xml:space="preserve">Laat de klant testen of de rapporten </w:t>
      </w:r>
      <w:r w:rsidR="00E71425">
        <w:t>werken.</w:t>
      </w:r>
    </w:p>
    <w:sectPr w:rsidR="00B20EAB" w:rsidRPr="006C17A1" w:rsidSect="00AB3052">
      <w:headerReference w:type="default" r:id="rId14"/>
      <w:footerReference w:type="default" r:id="rId15"/>
      <w:footerReference w:type="first" r:id="rId16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4400" w14:textId="77777777" w:rsidR="00197960" w:rsidRDefault="00197960" w:rsidP="00F43CCE">
      <w:r>
        <w:separator/>
      </w:r>
    </w:p>
  </w:endnote>
  <w:endnote w:type="continuationSeparator" w:id="0">
    <w:p w14:paraId="6FCDD0DB" w14:textId="77777777" w:rsidR="00197960" w:rsidRDefault="00197960" w:rsidP="00F43CCE">
      <w:r>
        <w:continuationSeparator/>
      </w:r>
    </w:p>
  </w:endnote>
  <w:endnote w:type="continuationNotice" w:id="1">
    <w:p w14:paraId="303FE725" w14:textId="77777777" w:rsidR="00197960" w:rsidRDefault="00197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0545529"/>
      <w:docPartObj>
        <w:docPartGallery w:val="Page Numbers (Bottom of Page)"/>
        <w:docPartUnique/>
      </w:docPartObj>
    </w:sdtPr>
    <w:sdtEndPr>
      <w:rPr>
        <w:color w:val="728494"/>
        <w:sz w:val="20"/>
        <w:szCs w:val="20"/>
      </w:rPr>
    </w:sdtEndPr>
    <w:sdtContent>
      <w:p w14:paraId="2D47B724" w14:textId="337242A4" w:rsidR="004B534D" w:rsidRPr="003A403A" w:rsidRDefault="00000000" w:rsidP="008057FD">
        <w:pPr>
          <w:pStyle w:val="Footer"/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728494"/>
              <w:sz w:val="20"/>
              <w:szCs w:val="20"/>
            </w:rPr>
          </w:sdtEndPr>
          <w:sdtContent>
            <w:sdt>
              <w:sdtPr>
                <w:alias w:val="Title"/>
                <w:tag w:val=""/>
                <w:id w:val="-613828828"/>
                <w:placeholder>
                  <w:docPart w:val="C674EF3046919A41A687B6AD7090EBE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37C4C">
                  <w:t>Vervanging xcomp bestanden</w:t>
                </w:r>
              </w:sdtContent>
            </w:sdt>
            <w:r w:rsidR="004B534D">
              <w:tab/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begin"/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instrText xml:space="preserve"> PAGE </w:instrText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separate"/>
            </w:r>
            <w:r w:rsidR="007B5ED1">
              <w:rPr>
                <w:b/>
                <w:bCs/>
                <w:noProof/>
                <w:color w:val="728494"/>
                <w:sz w:val="20"/>
                <w:szCs w:val="20"/>
              </w:rPr>
              <w:t>4</w:t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end"/>
            </w:r>
            <w:r w:rsidR="004B534D" w:rsidRPr="008057FD">
              <w:rPr>
                <w:color w:val="728494"/>
                <w:sz w:val="20"/>
                <w:szCs w:val="20"/>
              </w:rPr>
              <w:t xml:space="preserve"> / </w:t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begin"/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instrText xml:space="preserve"> NUMPAGES  </w:instrText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separate"/>
            </w:r>
            <w:r w:rsidR="007B5ED1">
              <w:rPr>
                <w:b/>
                <w:bCs/>
                <w:noProof/>
                <w:color w:val="728494"/>
                <w:sz w:val="20"/>
                <w:szCs w:val="20"/>
              </w:rPr>
              <w:t>10</w:t>
            </w:r>
            <w:r w:rsidR="004B534D" w:rsidRPr="008057FD">
              <w:rPr>
                <w:b/>
                <w:bCs/>
                <w:color w:val="728494"/>
                <w:sz w:val="20"/>
                <w:szCs w:val="20"/>
              </w:rPr>
              <w:fldChar w:fldCharType="end"/>
            </w:r>
            <w:r w:rsidR="008F4F38">
              <w:rPr>
                <w:b/>
                <w:bCs/>
                <w:color w:val="728494"/>
                <w:sz w:val="20"/>
                <w:szCs w:val="20"/>
              </w:rPr>
              <w:tab/>
            </w:r>
            <w:r w:rsidR="00650577">
              <w:rPr>
                <w:b/>
                <w:bCs/>
                <w:color w:val="728494"/>
                <w:sz w:val="20"/>
                <w:szCs w:val="20"/>
              </w:rPr>
              <w:t>0</w:t>
            </w:r>
            <w:r w:rsidR="002922C4">
              <w:rPr>
                <w:b/>
                <w:bCs/>
                <w:color w:val="728494"/>
                <w:sz w:val="20"/>
                <w:szCs w:val="20"/>
              </w:rPr>
              <w:t>9</w:t>
            </w:r>
            <w:r w:rsidR="00650577">
              <w:rPr>
                <w:b/>
                <w:bCs/>
                <w:color w:val="728494"/>
                <w:sz w:val="20"/>
                <w:szCs w:val="20"/>
              </w:rPr>
              <w:t>/1</w:t>
            </w:r>
            <w:r w:rsidR="002922C4">
              <w:rPr>
                <w:b/>
                <w:bCs/>
                <w:color w:val="728494"/>
                <w:sz w:val="20"/>
                <w:szCs w:val="20"/>
              </w:rPr>
              <w:t>1</w:t>
            </w:r>
            <w:r w:rsidR="00650577">
              <w:rPr>
                <w:b/>
                <w:bCs/>
                <w:color w:val="728494"/>
                <w:sz w:val="20"/>
                <w:szCs w:val="20"/>
              </w:rPr>
              <w:t>/202</w:t>
            </w:r>
            <w:r w:rsidR="002922C4">
              <w:rPr>
                <w:b/>
                <w:bCs/>
                <w:color w:val="728494"/>
                <w:sz w:val="20"/>
                <w:szCs w:val="20"/>
              </w:rPr>
              <w:t>3</w:t>
            </w:r>
          </w:sdtContent>
        </w:sdt>
      </w:p>
    </w:sdtContent>
  </w:sdt>
  <w:p w14:paraId="33499AC0" w14:textId="77777777" w:rsidR="004B534D" w:rsidRDefault="004B5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F2DF" w14:textId="77777777" w:rsidR="004B534D" w:rsidRPr="00AA16B7" w:rsidRDefault="004B534D">
    <w:pPr>
      <w:pStyle w:val="Footer"/>
      <w:rPr>
        <w:rFonts w:asciiTheme="majorHAnsi" w:hAnsiTheme="majorHAnsi" w:cstheme="majorHAnsi"/>
        <w:i/>
        <w:iCs/>
        <w:color w:val="000000"/>
        <w:sz w:val="18"/>
        <w:szCs w:val="18"/>
        <w:lang w:val="en-US"/>
      </w:rPr>
    </w:pPr>
    <w:r w:rsidRPr="00AA16B7">
      <w:rPr>
        <w:rFonts w:asciiTheme="majorHAnsi" w:hAnsiTheme="majorHAnsi" w:cstheme="majorHAnsi"/>
        <w:i/>
        <w:iCs/>
        <w:color w:val="000000"/>
        <w:sz w:val="18"/>
        <w:szCs w:val="18"/>
        <w:lang w:val="en-US"/>
      </w:rPr>
      <w:t xml:space="preserve">This document contains </w:t>
    </w:r>
    <w:r w:rsidR="00AA16B7" w:rsidRPr="00AA16B7">
      <w:rPr>
        <w:rFonts w:asciiTheme="majorHAnsi" w:hAnsiTheme="majorHAnsi" w:cstheme="majorHAnsi"/>
        <w:i/>
        <w:iCs/>
        <w:color w:val="000000"/>
        <w:sz w:val="18"/>
        <w:szCs w:val="18"/>
        <w:lang w:val="en-US"/>
      </w:rPr>
      <w:t>Optimize Group</w:t>
    </w:r>
    <w:r w:rsidRPr="00AA16B7">
      <w:rPr>
        <w:rFonts w:asciiTheme="majorHAnsi" w:hAnsiTheme="majorHAnsi" w:cstheme="majorHAnsi"/>
        <w:i/>
        <w:iCs/>
        <w:color w:val="000000"/>
        <w:sz w:val="18"/>
        <w:szCs w:val="18"/>
        <w:lang w:val="en-US"/>
      </w:rPr>
      <w:t xml:space="preserve"> Confidential Information. All information contained herein shall be kept in confidence.</w:t>
    </w:r>
  </w:p>
  <w:p w14:paraId="548C20D7" w14:textId="77777777" w:rsidR="004B534D" w:rsidRPr="00B97B6B" w:rsidRDefault="004B534D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3EC6" w14:textId="77777777" w:rsidR="00197960" w:rsidRDefault="00197960" w:rsidP="00F43CCE">
      <w:r>
        <w:separator/>
      </w:r>
    </w:p>
  </w:footnote>
  <w:footnote w:type="continuationSeparator" w:id="0">
    <w:p w14:paraId="597168DC" w14:textId="77777777" w:rsidR="00197960" w:rsidRDefault="00197960" w:rsidP="00F43CCE">
      <w:r>
        <w:continuationSeparator/>
      </w:r>
    </w:p>
  </w:footnote>
  <w:footnote w:type="continuationNotice" w:id="1">
    <w:p w14:paraId="564E00FD" w14:textId="77777777" w:rsidR="00197960" w:rsidRDefault="00197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7CF99" w14:textId="77777777" w:rsidR="004B534D" w:rsidRPr="00650577" w:rsidRDefault="00650577" w:rsidP="003A327C">
    <w:pPr>
      <w:pStyle w:val="Header"/>
    </w:pPr>
    <w:r>
      <w:rPr>
        <w:noProof/>
      </w:rPr>
      <w:drawing>
        <wp:inline distT="0" distB="0" distL="0" distR="0" wp14:anchorId="6E73DFF0" wp14:editId="6E62F2AB">
          <wp:extent cx="1038225" cy="415290"/>
          <wp:effectExtent l="0" t="0" r="9525" b="0"/>
          <wp:docPr id="3" name="Picture 3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shap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415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534D">
      <w:tab/>
    </w:r>
  </w:p>
  <w:p w14:paraId="58A3FC11" w14:textId="77777777" w:rsidR="004B534D" w:rsidRDefault="004B534D" w:rsidP="001901D3">
    <w:pPr>
      <w:pStyle w:val="Header"/>
      <w:rPr>
        <w:color w:val="728494"/>
        <w:sz w:val="20"/>
        <w:lang w:val="en-US"/>
      </w:rPr>
    </w:pPr>
    <w:r>
      <w:rPr>
        <w:noProof/>
        <w:color w:val="728494"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048D52" wp14:editId="7AAE5EB9">
              <wp:simplePos x="0" y="0"/>
              <wp:positionH relativeFrom="column">
                <wp:posOffset>-347345</wp:posOffset>
              </wp:positionH>
              <wp:positionV relativeFrom="paragraph">
                <wp:posOffset>207010</wp:posOffset>
              </wp:positionV>
              <wp:extent cx="610552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5525" cy="0"/>
                      </a:xfrm>
                      <a:prstGeom prst="line">
                        <a:avLst/>
                      </a:prstGeom>
                      <a:ln>
                        <a:solidFill>
                          <a:srgbClr val="72849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C13EB7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35pt,16.3pt" to="453.4pt,16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" strokecolor="#728494" strokeweight=".5pt">
              <v:stroke joinstyle="miter"/>
            </v:line>
          </w:pict>
        </mc:Fallback>
      </mc:AlternateContent>
    </w:r>
  </w:p>
  <w:p w14:paraId="260A1010" w14:textId="77777777" w:rsidR="004B534D" w:rsidRDefault="004B534D" w:rsidP="001901D3">
    <w:pPr>
      <w:pStyle w:val="Header"/>
      <w:rPr>
        <w:color w:val="728494"/>
        <w:sz w:val="20"/>
        <w:lang w:val="en-US"/>
      </w:rPr>
    </w:pPr>
  </w:p>
  <w:p w14:paraId="6B170143" w14:textId="77777777" w:rsidR="004B534D" w:rsidRPr="00E06F85" w:rsidRDefault="004B534D" w:rsidP="001901D3">
    <w:pPr>
      <w:pStyle w:val="Header"/>
      <w:rPr>
        <w:color w:val="728494"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717283"/>
    <w:multiLevelType w:val="hybridMultilevel"/>
    <w:tmpl w:val="BA10A260"/>
    <w:lvl w:ilvl="0" w:tplc="0813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0E9B797F"/>
    <w:multiLevelType w:val="multilevel"/>
    <w:tmpl w:val="0813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5BD2B62"/>
    <w:multiLevelType w:val="hybridMultilevel"/>
    <w:tmpl w:val="FE2C819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F5AEC"/>
    <w:multiLevelType w:val="hybridMultilevel"/>
    <w:tmpl w:val="B10E1A5C"/>
    <w:lvl w:ilvl="0" w:tplc="0813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7DA4D19"/>
    <w:multiLevelType w:val="hybridMultilevel"/>
    <w:tmpl w:val="0E227C10"/>
    <w:lvl w:ilvl="0" w:tplc="7AB02DA2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8130019" w:tentative="1">
      <w:start w:val="1"/>
      <w:numFmt w:val="lowerLetter"/>
      <w:lvlText w:val="%2."/>
      <w:lvlJc w:val="left"/>
      <w:pPr>
        <w:ind w:left="1788" w:hanging="360"/>
      </w:pPr>
    </w:lvl>
    <w:lvl w:ilvl="2" w:tplc="0813001B" w:tentative="1">
      <w:start w:val="1"/>
      <w:numFmt w:val="lowerRoman"/>
      <w:lvlText w:val="%3."/>
      <w:lvlJc w:val="right"/>
      <w:pPr>
        <w:ind w:left="2508" w:hanging="180"/>
      </w:pPr>
    </w:lvl>
    <w:lvl w:ilvl="3" w:tplc="0813000F" w:tentative="1">
      <w:start w:val="1"/>
      <w:numFmt w:val="decimal"/>
      <w:lvlText w:val="%4."/>
      <w:lvlJc w:val="left"/>
      <w:pPr>
        <w:ind w:left="3228" w:hanging="360"/>
      </w:pPr>
    </w:lvl>
    <w:lvl w:ilvl="4" w:tplc="08130019" w:tentative="1">
      <w:start w:val="1"/>
      <w:numFmt w:val="lowerLetter"/>
      <w:lvlText w:val="%5."/>
      <w:lvlJc w:val="left"/>
      <w:pPr>
        <w:ind w:left="3948" w:hanging="360"/>
      </w:pPr>
    </w:lvl>
    <w:lvl w:ilvl="5" w:tplc="0813001B" w:tentative="1">
      <w:start w:val="1"/>
      <w:numFmt w:val="lowerRoman"/>
      <w:lvlText w:val="%6."/>
      <w:lvlJc w:val="right"/>
      <w:pPr>
        <w:ind w:left="4668" w:hanging="180"/>
      </w:pPr>
    </w:lvl>
    <w:lvl w:ilvl="6" w:tplc="0813000F" w:tentative="1">
      <w:start w:val="1"/>
      <w:numFmt w:val="decimal"/>
      <w:lvlText w:val="%7."/>
      <w:lvlJc w:val="left"/>
      <w:pPr>
        <w:ind w:left="5388" w:hanging="360"/>
      </w:pPr>
    </w:lvl>
    <w:lvl w:ilvl="7" w:tplc="08130019" w:tentative="1">
      <w:start w:val="1"/>
      <w:numFmt w:val="lowerLetter"/>
      <w:lvlText w:val="%8."/>
      <w:lvlJc w:val="left"/>
      <w:pPr>
        <w:ind w:left="6108" w:hanging="360"/>
      </w:pPr>
    </w:lvl>
    <w:lvl w:ilvl="8" w:tplc="08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EC3559"/>
    <w:multiLevelType w:val="hybridMultilevel"/>
    <w:tmpl w:val="3FD64A7E"/>
    <w:lvl w:ilvl="0" w:tplc="A8D20D0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F28A7"/>
    <w:multiLevelType w:val="multilevel"/>
    <w:tmpl w:val="0813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590876"/>
    <w:multiLevelType w:val="hybridMultilevel"/>
    <w:tmpl w:val="A7A03A3A"/>
    <w:lvl w:ilvl="0" w:tplc="0813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2DA554F5"/>
    <w:multiLevelType w:val="hybridMultilevel"/>
    <w:tmpl w:val="2424E782"/>
    <w:lvl w:ilvl="0" w:tplc="0813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2DBC33E0"/>
    <w:multiLevelType w:val="hybridMultilevel"/>
    <w:tmpl w:val="9D7E77C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F720F"/>
    <w:multiLevelType w:val="hybridMultilevel"/>
    <w:tmpl w:val="FE06CB9C"/>
    <w:lvl w:ilvl="0" w:tplc="80E0AF8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788" w:hanging="360"/>
      </w:pPr>
    </w:lvl>
    <w:lvl w:ilvl="2" w:tplc="0813001B" w:tentative="1">
      <w:start w:val="1"/>
      <w:numFmt w:val="lowerRoman"/>
      <w:lvlText w:val="%3."/>
      <w:lvlJc w:val="right"/>
      <w:pPr>
        <w:ind w:left="2508" w:hanging="180"/>
      </w:pPr>
    </w:lvl>
    <w:lvl w:ilvl="3" w:tplc="0813000F" w:tentative="1">
      <w:start w:val="1"/>
      <w:numFmt w:val="decimal"/>
      <w:lvlText w:val="%4."/>
      <w:lvlJc w:val="left"/>
      <w:pPr>
        <w:ind w:left="3228" w:hanging="360"/>
      </w:pPr>
    </w:lvl>
    <w:lvl w:ilvl="4" w:tplc="08130019" w:tentative="1">
      <w:start w:val="1"/>
      <w:numFmt w:val="lowerLetter"/>
      <w:lvlText w:val="%5."/>
      <w:lvlJc w:val="left"/>
      <w:pPr>
        <w:ind w:left="3948" w:hanging="360"/>
      </w:pPr>
    </w:lvl>
    <w:lvl w:ilvl="5" w:tplc="0813001B" w:tentative="1">
      <w:start w:val="1"/>
      <w:numFmt w:val="lowerRoman"/>
      <w:lvlText w:val="%6."/>
      <w:lvlJc w:val="right"/>
      <w:pPr>
        <w:ind w:left="4668" w:hanging="180"/>
      </w:pPr>
    </w:lvl>
    <w:lvl w:ilvl="6" w:tplc="0813000F" w:tentative="1">
      <w:start w:val="1"/>
      <w:numFmt w:val="decimal"/>
      <w:lvlText w:val="%7."/>
      <w:lvlJc w:val="left"/>
      <w:pPr>
        <w:ind w:left="5388" w:hanging="360"/>
      </w:pPr>
    </w:lvl>
    <w:lvl w:ilvl="7" w:tplc="08130019" w:tentative="1">
      <w:start w:val="1"/>
      <w:numFmt w:val="lowerLetter"/>
      <w:lvlText w:val="%8."/>
      <w:lvlJc w:val="left"/>
      <w:pPr>
        <w:ind w:left="6108" w:hanging="360"/>
      </w:pPr>
    </w:lvl>
    <w:lvl w:ilvl="8" w:tplc="08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A423E32"/>
    <w:multiLevelType w:val="hybridMultilevel"/>
    <w:tmpl w:val="2B0EFBC2"/>
    <w:lvl w:ilvl="0" w:tplc="80E0A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645E"/>
    <w:multiLevelType w:val="hybridMultilevel"/>
    <w:tmpl w:val="6BD68E92"/>
    <w:lvl w:ilvl="0" w:tplc="0813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49033887"/>
    <w:multiLevelType w:val="hybridMultilevel"/>
    <w:tmpl w:val="AA421D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E09C3"/>
    <w:multiLevelType w:val="hybridMultilevel"/>
    <w:tmpl w:val="FE06CB9C"/>
    <w:lvl w:ilvl="0" w:tplc="80E0A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B27C9"/>
    <w:multiLevelType w:val="hybridMultilevel"/>
    <w:tmpl w:val="AA8E8524"/>
    <w:lvl w:ilvl="0" w:tplc="39E433F4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A6EBF"/>
    <w:multiLevelType w:val="hybridMultilevel"/>
    <w:tmpl w:val="FEBAECD4"/>
    <w:lvl w:ilvl="0" w:tplc="6108C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94AAB"/>
    <w:multiLevelType w:val="hybridMultilevel"/>
    <w:tmpl w:val="8332748A"/>
    <w:lvl w:ilvl="0" w:tplc="0813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27B66B9"/>
    <w:multiLevelType w:val="hybridMultilevel"/>
    <w:tmpl w:val="2954D812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694619"/>
    <w:multiLevelType w:val="hybridMultilevel"/>
    <w:tmpl w:val="C214342A"/>
    <w:lvl w:ilvl="0" w:tplc="2676FDEA">
      <w:start w:val="2"/>
      <w:numFmt w:val="bullet"/>
      <w:lvlText w:val="-"/>
      <w:lvlJc w:val="left"/>
      <w:pPr>
        <w:ind w:left="576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1" w15:restartNumberingAfterBreak="0">
    <w:nsid w:val="754B17F1"/>
    <w:multiLevelType w:val="hybridMultilevel"/>
    <w:tmpl w:val="471C547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E7F24"/>
    <w:multiLevelType w:val="hybridMultilevel"/>
    <w:tmpl w:val="9A6A5ED0"/>
    <w:lvl w:ilvl="0" w:tplc="0813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74474036">
    <w:abstractNumId w:val="7"/>
  </w:num>
  <w:num w:numId="2" w16cid:durableId="505363343">
    <w:abstractNumId w:val="16"/>
  </w:num>
  <w:num w:numId="3" w16cid:durableId="240137696">
    <w:abstractNumId w:val="22"/>
  </w:num>
  <w:num w:numId="4" w16cid:durableId="2116561170">
    <w:abstractNumId w:val="10"/>
  </w:num>
  <w:num w:numId="5" w16cid:durableId="1656176743">
    <w:abstractNumId w:val="2"/>
  </w:num>
  <w:num w:numId="6" w16cid:durableId="757558950">
    <w:abstractNumId w:val="7"/>
  </w:num>
  <w:num w:numId="7" w16cid:durableId="178934210">
    <w:abstractNumId w:val="4"/>
  </w:num>
  <w:num w:numId="8" w16cid:durableId="977415356">
    <w:abstractNumId w:val="14"/>
  </w:num>
  <w:num w:numId="9" w16cid:durableId="1803503781">
    <w:abstractNumId w:val="9"/>
  </w:num>
  <w:num w:numId="10" w16cid:durableId="1291010372">
    <w:abstractNumId w:val="21"/>
  </w:num>
  <w:num w:numId="11" w16cid:durableId="1600332519">
    <w:abstractNumId w:val="8"/>
  </w:num>
  <w:num w:numId="12" w16cid:durableId="1662343181">
    <w:abstractNumId w:val="5"/>
  </w:num>
  <w:num w:numId="13" w16cid:durableId="2139301005">
    <w:abstractNumId w:val="11"/>
  </w:num>
  <w:num w:numId="14" w16cid:durableId="1331104750">
    <w:abstractNumId w:val="15"/>
  </w:num>
  <w:num w:numId="15" w16cid:durableId="1594969374">
    <w:abstractNumId w:val="12"/>
  </w:num>
  <w:num w:numId="16" w16cid:durableId="1411855413">
    <w:abstractNumId w:val="1"/>
  </w:num>
  <w:num w:numId="17" w16cid:durableId="1614089342">
    <w:abstractNumId w:val="19"/>
  </w:num>
  <w:num w:numId="18" w16cid:durableId="1671252153">
    <w:abstractNumId w:val="13"/>
  </w:num>
  <w:num w:numId="19" w16cid:durableId="497683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0" w16cid:durableId="1565948158">
    <w:abstractNumId w:val="18"/>
  </w:num>
  <w:num w:numId="21" w16cid:durableId="55981254">
    <w:abstractNumId w:val="6"/>
  </w:num>
  <w:num w:numId="22" w16cid:durableId="1555122537">
    <w:abstractNumId w:val="3"/>
  </w:num>
  <w:num w:numId="23" w16cid:durableId="869997442">
    <w:abstractNumId w:val="20"/>
  </w:num>
  <w:num w:numId="24" w16cid:durableId="17622888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5B9"/>
    <w:rsid w:val="0000466B"/>
    <w:rsid w:val="0004576A"/>
    <w:rsid w:val="00077740"/>
    <w:rsid w:val="000879FF"/>
    <w:rsid w:val="00093638"/>
    <w:rsid w:val="000B3EDE"/>
    <w:rsid w:val="000C31EB"/>
    <w:rsid w:val="000D094A"/>
    <w:rsid w:val="000E40E9"/>
    <w:rsid w:val="0010005C"/>
    <w:rsid w:val="001025D3"/>
    <w:rsid w:val="00107803"/>
    <w:rsid w:val="00116218"/>
    <w:rsid w:val="00155AB3"/>
    <w:rsid w:val="00160A30"/>
    <w:rsid w:val="00170434"/>
    <w:rsid w:val="0018746F"/>
    <w:rsid w:val="001901D3"/>
    <w:rsid w:val="00197960"/>
    <w:rsid w:val="001B0558"/>
    <w:rsid w:val="001C4601"/>
    <w:rsid w:val="001C66DF"/>
    <w:rsid w:val="001D4B11"/>
    <w:rsid w:val="001F31F8"/>
    <w:rsid w:val="001F661B"/>
    <w:rsid w:val="002130B8"/>
    <w:rsid w:val="00213AC9"/>
    <w:rsid w:val="002152CE"/>
    <w:rsid w:val="00234653"/>
    <w:rsid w:val="002643ED"/>
    <w:rsid w:val="00270836"/>
    <w:rsid w:val="002922C4"/>
    <w:rsid w:val="002C03BE"/>
    <w:rsid w:val="002C3F5F"/>
    <w:rsid w:val="002C72F9"/>
    <w:rsid w:val="002D6D6A"/>
    <w:rsid w:val="00303C35"/>
    <w:rsid w:val="00304746"/>
    <w:rsid w:val="003348B7"/>
    <w:rsid w:val="00334DA8"/>
    <w:rsid w:val="00337C4C"/>
    <w:rsid w:val="00343AEE"/>
    <w:rsid w:val="003528EA"/>
    <w:rsid w:val="00353670"/>
    <w:rsid w:val="0036619C"/>
    <w:rsid w:val="0038396C"/>
    <w:rsid w:val="003964E3"/>
    <w:rsid w:val="003A327C"/>
    <w:rsid w:val="003A403A"/>
    <w:rsid w:val="003B7644"/>
    <w:rsid w:val="003D0DAD"/>
    <w:rsid w:val="003F0232"/>
    <w:rsid w:val="00403145"/>
    <w:rsid w:val="004116C9"/>
    <w:rsid w:val="004161DD"/>
    <w:rsid w:val="00426331"/>
    <w:rsid w:val="004A2894"/>
    <w:rsid w:val="004A2D70"/>
    <w:rsid w:val="004B534D"/>
    <w:rsid w:val="004D42CD"/>
    <w:rsid w:val="004F69E6"/>
    <w:rsid w:val="005178D2"/>
    <w:rsid w:val="005260F4"/>
    <w:rsid w:val="00561E2A"/>
    <w:rsid w:val="0057114E"/>
    <w:rsid w:val="00576A30"/>
    <w:rsid w:val="00581B4E"/>
    <w:rsid w:val="00583E93"/>
    <w:rsid w:val="005B22C9"/>
    <w:rsid w:val="005B59A5"/>
    <w:rsid w:val="005D2F62"/>
    <w:rsid w:val="005F2130"/>
    <w:rsid w:val="0060219A"/>
    <w:rsid w:val="00650577"/>
    <w:rsid w:val="00650CB7"/>
    <w:rsid w:val="00654A43"/>
    <w:rsid w:val="00695204"/>
    <w:rsid w:val="006B6849"/>
    <w:rsid w:val="006C17A1"/>
    <w:rsid w:val="006D55B9"/>
    <w:rsid w:val="006F243B"/>
    <w:rsid w:val="0070099E"/>
    <w:rsid w:val="00700E56"/>
    <w:rsid w:val="007206B3"/>
    <w:rsid w:val="007262DF"/>
    <w:rsid w:val="0073215A"/>
    <w:rsid w:val="007405A8"/>
    <w:rsid w:val="00747EAE"/>
    <w:rsid w:val="00795C28"/>
    <w:rsid w:val="007B5ED1"/>
    <w:rsid w:val="007C2713"/>
    <w:rsid w:val="007F79F8"/>
    <w:rsid w:val="0080406E"/>
    <w:rsid w:val="008057FD"/>
    <w:rsid w:val="00811B52"/>
    <w:rsid w:val="00813120"/>
    <w:rsid w:val="00831CE3"/>
    <w:rsid w:val="00840A05"/>
    <w:rsid w:val="00866A2A"/>
    <w:rsid w:val="00871033"/>
    <w:rsid w:val="00897578"/>
    <w:rsid w:val="008A35A8"/>
    <w:rsid w:val="008B2998"/>
    <w:rsid w:val="008B34CC"/>
    <w:rsid w:val="008C00FD"/>
    <w:rsid w:val="008C1124"/>
    <w:rsid w:val="008C4809"/>
    <w:rsid w:val="008D2710"/>
    <w:rsid w:val="008D76B2"/>
    <w:rsid w:val="008F4F38"/>
    <w:rsid w:val="0090335D"/>
    <w:rsid w:val="00903D9C"/>
    <w:rsid w:val="0092179F"/>
    <w:rsid w:val="009407FD"/>
    <w:rsid w:val="0094450C"/>
    <w:rsid w:val="00944796"/>
    <w:rsid w:val="00967357"/>
    <w:rsid w:val="00970744"/>
    <w:rsid w:val="009712E6"/>
    <w:rsid w:val="00976060"/>
    <w:rsid w:val="00995713"/>
    <w:rsid w:val="009A613B"/>
    <w:rsid w:val="009B6EDA"/>
    <w:rsid w:val="009C6B13"/>
    <w:rsid w:val="00A16321"/>
    <w:rsid w:val="00A521A8"/>
    <w:rsid w:val="00A52A26"/>
    <w:rsid w:val="00A6280C"/>
    <w:rsid w:val="00A8209D"/>
    <w:rsid w:val="00A86DF1"/>
    <w:rsid w:val="00AA16B7"/>
    <w:rsid w:val="00AA79D0"/>
    <w:rsid w:val="00AB3052"/>
    <w:rsid w:val="00AB68E4"/>
    <w:rsid w:val="00AC4046"/>
    <w:rsid w:val="00AD1AED"/>
    <w:rsid w:val="00AD7245"/>
    <w:rsid w:val="00AD7F1B"/>
    <w:rsid w:val="00AF04BC"/>
    <w:rsid w:val="00AF179B"/>
    <w:rsid w:val="00AF2238"/>
    <w:rsid w:val="00AF384A"/>
    <w:rsid w:val="00AF3E3D"/>
    <w:rsid w:val="00AF59E2"/>
    <w:rsid w:val="00B00D5F"/>
    <w:rsid w:val="00B06279"/>
    <w:rsid w:val="00B20EAB"/>
    <w:rsid w:val="00B351CF"/>
    <w:rsid w:val="00B36BA5"/>
    <w:rsid w:val="00B505F1"/>
    <w:rsid w:val="00B54E6F"/>
    <w:rsid w:val="00B97B6B"/>
    <w:rsid w:val="00BA2EA0"/>
    <w:rsid w:val="00BD4295"/>
    <w:rsid w:val="00BE19FD"/>
    <w:rsid w:val="00C23E73"/>
    <w:rsid w:val="00C42FFC"/>
    <w:rsid w:val="00C66EFC"/>
    <w:rsid w:val="00C75CDA"/>
    <w:rsid w:val="00C775D8"/>
    <w:rsid w:val="00CB04EE"/>
    <w:rsid w:val="00CB553A"/>
    <w:rsid w:val="00CB720E"/>
    <w:rsid w:val="00CC037F"/>
    <w:rsid w:val="00CD0528"/>
    <w:rsid w:val="00CD1335"/>
    <w:rsid w:val="00CE044E"/>
    <w:rsid w:val="00CE1D31"/>
    <w:rsid w:val="00CF21E0"/>
    <w:rsid w:val="00D32E82"/>
    <w:rsid w:val="00D51050"/>
    <w:rsid w:val="00D73F9C"/>
    <w:rsid w:val="00D8326A"/>
    <w:rsid w:val="00DA1BA7"/>
    <w:rsid w:val="00DE74C0"/>
    <w:rsid w:val="00E03871"/>
    <w:rsid w:val="00E06F85"/>
    <w:rsid w:val="00E2671E"/>
    <w:rsid w:val="00E32178"/>
    <w:rsid w:val="00E41BC2"/>
    <w:rsid w:val="00E71425"/>
    <w:rsid w:val="00E86352"/>
    <w:rsid w:val="00E87581"/>
    <w:rsid w:val="00E91E5E"/>
    <w:rsid w:val="00E97064"/>
    <w:rsid w:val="00EB13A6"/>
    <w:rsid w:val="00ED0AE7"/>
    <w:rsid w:val="00EF433B"/>
    <w:rsid w:val="00F03683"/>
    <w:rsid w:val="00F156E8"/>
    <w:rsid w:val="00F43CCE"/>
    <w:rsid w:val="00F5021F"/>
    <w:rsid w:val="00F54B5E"/>
    <w:rsid w:val="00F8208A"/>
    <w:rsid w:val="00F86EFC"/>
    <w:rsid w:val="00F92231"/>
    <w:rsid w:val="00FA00CF"/>
    <w:rsid w:val="00FA5DB6"/>
    <w:rsid w:val="00FC16FA"/>
    <w:rsid w:val="00FD0503"/>
    <w:rsid w:val="00FF2C8A"/>
    <w:rsid w:val="00FF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F0B960"/>
  <w15:chartTrackingRefBased/>
  <w15:docId w15:val="{BF849FDE-7741-8B42-B2E4-D6D3A83A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D3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3E73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6C9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72849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3E73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72849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3E73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72849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16C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16C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6C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16C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16C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3C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3CCE"/>
  </w:style>
  <w:style w:type="paragraph" w:styleId="Footer">
    <w:name w:val="footer"/>
    <w:basedOn w:val="Normal"/>
    <w:link w:val="FooterChar"/>
    <w:uiPriority w:val="99"/>
    <w:unhideWhenUsed/>
    <w:rsid w:val="00F43C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3CCE"/>
  </w:style>
  <w:style w:type="character" w:customStyle="1" w:styleId="Heading1Char">
    <w:name w:val="Heading 1 Char"/>
    <w:basedOn w:val="DefaultParagraphFont"/>
    <w:link w:val="Heading1"/>
    <w:uiPriority w:val="9"/>
    <w:rsid w:val="00C23E7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06F85"/>
    <w:pPr>
      <w:pBdr>
        <w:bottom w:val="single" w:sz="8" w:space="4" w:color="4472C4" w:themeColor="accent1"/>
      </w:pBdr>
      <w:spacing w:after="300"/>
      <w:contextualSpacing/>
      <w:jc w:val="center"/>
    </w:pPr>
    <w:rPr>
      <w:rFonts w:asciiTheme="majorHAnsi" w:eastAsiaTheme="majorEastAsia" w:hAnsiTheme="majorHAnsi" w:cstheme="majorBidi"/>
      <w:color w:val="728494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06F85"/>
    <w:rPr>
      <w:rFonts w:asciiTheme="majorHAnsi" w:eastAsiaTheme="majorEastAsia" w:hAnsiTheme="majorHAnsi" w:cstheme="majorBidi"/>
      <w:color w:val="728494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901D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901D3"/>
    <w:pPr>
      <w:spacing w:after="100"/>
    </w:pPr>
  </w:style>
  <w:style w:type="table" w:styleId="TableGrid">
    <w:name w:val="Table Grid"/>
    <w:basedOn w:val="TableNormal"/>
    <w:uiPriority w:val="59"/>
    <w:rsid w:val="00190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116C9"/>
    <w:rPr>
      <w:rFonts w:asciiTheme="majorHAnsi" w:eastAsiaTheme="majorEastAsia" w:hAnsiTheme="majorHAnsi" w:cstheme="majorBidi"/>
      <w:color w:val="728494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23E73"/>
    <w:rPr>
      <w:rFonts w:asciiTheme="majorHAnsi" w:eastAsiaTheme="majorEastAsia" w:hAnsiTheme="majorHAnsi" w:cstheme="majorBidi"/>
      <w:color w:val="72849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23E73"/>
    <w:rPr>
      <w:rFonts w:asciiTheme="majorHAnsi" w:eastAsiaTheme="majorEastAsia" w:hAnsiTheme="majorHAnsi" w:cstheme="majorBidi"/>
      <w:i/>
      <w:iCs/>
      <w:color w:val="728494"/>
    </w:rPr>
  </w:style>
  <w:style w:type="character" w:styleId="IntenseEmphasis">
    <w:name w:val="Intense Emphasis"/>
    <w:basedOn w:val="DefaultParagraphFont"/>
    <w:uiPriority w:val="21"/>
    <w:qFormat/>
    <w:rsid w:val="00E06F85"/>
    <w:rPr>
      <w:i/>
      <w:iCs/>
      <w:color w:val="00689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F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689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F85"/>
    <w:rPr>
      <w:rFonts w:ascii="Calibri" w:hAnsi="Calibri" w:cs="Calibri"/>
      <w:i/>
      <w:iCs/>
      <w:color w:val="00689F"/>
    </w:rPr>
  </w:style>
  <w:style w:type="character" w:styleId="IntenseReference">
    <w:name w:val="Intense Reference"/>
    <w:basedOn w:val="DefaultParagraphFont"/>
    <w:uiPriority w:val="32"/>
    <w:qFormat/>
    <w:rsid w:val="00E06F85"/>
    <w:rPr>
      <w:b/>
      <w:bCs/>
      <w:smallCaps/>
      <w:color w:val="00689F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6F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728494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06F85"/>
    <w:rPr>
      <w:rFonts w:eastAsiaTheme="minorEastAsia"/>
      <w:color w:val="728494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94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42F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7405A8"/>
    <w:pPr>
      <w:tabs>
        <w:tab w:val="right" w:leader="dot" w:pos="9062"/>
      </w:tabs>
      <w:spacing w:after="100"/>
      <w:ind w:left="708"/>
    </w:pPr>
  </w:style>
  <w:style w:type="paragraph" w:styleId="ListParagraph">
    <w:name w:val="List Paragraph"/>
    <w:basedOn w:val="Normal"/>
    <w:uiPriority w:val="34"/>
    <w:qFormat/>
    <w:rsid w:val="0000466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116C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16C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16C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16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16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EF433B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3A327C"/>
    <w:pPr>
      <w:tabs>
        <w:tab w:val="left" w:pos="1320"/>
        <w:tab w:val="right" w:leader="dot" w:pos="9062"/>
      </w:tabs>
      <w:spacing w:after="100"/>
      <w:ind w:left="708"/>
    </w:pPr>
  </w:style>
  <w:style w:type="character" w:styleId="UnresolvedMention">
    <w:name w:val="Unresolved Mention"/>
    <w:basedOn w:val="DefaultParagraphFont"/>
    <w:uiPriority w:val="99"/>
    <w:semiHidden/>
    <w:unhideWhenUsed/>
    <w:rsid w:val="002152CE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AB3052"/>
    <w:pPr>
      <w:spacing w:after="0" w:line="240" w:lineRule="auto"/>
    </w:pPr>
    <w:rPr>
      <w:rFonts w:ascii="Calibri" w:hAnsi="Calibri" w:cs="Calibri"/>
    </w:rPr>
  </w:style>
  <w:style w:type="character" w:styleId="SubtleEmphasis">
    <w:name w:val="Subtle Emphasis"/>
    <w:basedOn w:val="DefaultParagraphFont"/>
    <w:uiPriority w:val="19"/>
    <w:qFormat/>
    <w:rsid w:val="001C460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bayens/Desktop/IT/PSBE-IT-FORM-001%20Gebruik%20IT%20Materia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74EF3046919A41A687B6AD7090EB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B5A612F-9AAF-BD47-B4DB-9E544129E1DD}"/>
      </w:docPartPr>
      <w:docPartBody>
        <w:p w:rsidR="00B70696" w:rsidRDefault="00107888">
          <w:pPr>
            <w:pStyle w:val="C674EF3046919A41A687B6AD7090EBE6"/>
          </w:pPr>
          <w:r w:rsidRPr="005B6CA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888"/>
    <w:rsid w:val="00107888"/>
    <w:rsid w:val="008E1DD1"/>
    <w:rsid w:val="00AC141C"/>
    <w:rsid w:val="00B02D7F"/>
    <w:rsid w:val="00B70696"/>
    <w:rsid w:val="00EC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BE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674EF3046919A41A687B6AD7090EBE6">
    <w:name w:val="C674EF3046919A41A687B6AD7090EB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3EA7DD335304BADBE9323332D107D" ma:contentTypeVersion="16" ma:contentTypeDescription="Create a new document." ma:contentTypeScope="" ma:versionID="44b2ff8e658f20973d98d45a766e4acb">
  <xsd:schema xmlns:xsd="http://www.w3.org/2001/XMLSchema" xmlns:xs="http://www.w3.org/2001/XMLSchema" xmlns:p="http://schemas.microsoft.com/office/2006/metadata/properties" xmlns:ns2="b6f623c6-8f62-4536-a3fa-98835733308b" xmlns:ns3="994a83fe-463c-4353-aad9-8c9c3e159553" targetNamespace="http://schemas.microsoft.com/office/2006/metadata/properties" ma:root="true" ma:fieldsID="2a527a40852da46e25523acdcb89b0dd" ns2:_="" ns3:_="">
    <xsd:import namespace="b6f623c6-8f62-4536-a3fa-98835733308b"/>
    <xsd:import namespace="994a83fe-463c-4353-aad9-8c9c3e1595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623c6-8f62-4536-a3fa-98835733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d0891a7-3659-4a0f-aa59-36a92bc097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3fe-463c-4353-aad9-8c9c3e1595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664f3c-6a72-4098-a3f8-225bc3d75d60}" ma:internalName="TaxCatchAll" ma:showField="CatchAllData" ma:web="994a83fe-463c-4353-aad9-8c9c3e1595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4a83fe-463c-4353-aad9-8c9c3e159553" xsi:nil="true"/>
    <lcf76f155ced4ddcb4097134ff3c332f xmlns="b6f623c6-8f62-4536-a3fa-98835733308b">
      <Terms xmlns="http://schemas.microsoft.com/office/infopath/2007/PartnerControls"/>
    </lcf76f155ced4ddcb4097134ff3c332f>
    <SharedWithUsers xmlns="994a83fe-463c-4353-aad9-8c9c3e1595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596FC70-6141-4976-9E95-31B897069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B72F6-FF23-453F-B112-0E06F995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623c6-8f62-4536-a3fa-98835733308b"/>
    <ds:schemaRef ds:uri="994a83fe-463c-4353-aad9-8c9c3e1595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D6938-2996-43AE-9E91-90A2024314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12B085-1D7C-4308-8E9E-2F7C96FAD231}">
  <ds:schemaRefs>
    <ds:schemaRef ds:uri="http://schemas.microsoft.com/office/2006/metadata/properties"/>
    <ds:schemaRef ds:uri="http://schemas.microsoft.com/office/infopath/2007/PartnerControls"/>
    <ds:schemaRef ds:uri="994a83fe-463c-4353-aad9-8c9c3e159553"/>
    <ds:schemaRef ds:uri="b6f623c6-8f62-4536-a3fa-9883573330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PSBE-IT-FORM-001 Gebruik IT Materiaal.dotx</Template>
  <TotalTime>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Gebruik IT-Materiaal</vt:lpstr>
      <vt:lpstr>Gebruik IT-Materiaal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Vervanging xcomp bestanden</dc:title>
  <dc:subject/>
  <dc:creator>Microsoft Office User</dc:creator>
  <cp:keywords/>
  <dc:description/>
  <cp:lastModifiedBy>Bert Linders</cp:lastModifiedBy>
  <cp:revision>3</cp:revision>
  <cp:lastPrinted>2023-11-09T10:50:00Z</cp:lastPrinted>
  <dcterms:created xsi:type="dcterms:W3CDTF">2023-11-09T10:50:00Z</dcterms:created>
  <dcterms:modified xsi:type="dcterms:W3CDTF">2023-11-09T10:50:00Z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0x0101001673EA7DD335304BADBE9323332D107D</vt:lpwstr>
  </property>
  <property fmtid="{D5CDD505-2E9C-101B-9397-08002B2CF9AE}" pid="3" name="MediaServiceImageTags">
    <vt:lpwstr/>
  </property>
</Properties>
</file>